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BE021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KYRKBY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1E23AD0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Tailor.</w:t>
      </w:r>
    </w:p>
    <w:p w14:paraId="1EF71BD3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F33477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305F4B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Corke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Launceston(q.v.), James</w:t>
      </w:r>
    </w:p>
    <w:p w14:paraId="5BC4A493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Winwick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Lancashire(q.v.),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Eveldryk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Lenars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1EA7DA3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Herefordshire(q.v.), and Thomas Hoke of Newent, Gloucestershire(q.v.).</w:t>
      </w:r>
    </w:p>
    <w:p w14:paraId="3BE28EB6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D89B44E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D70C86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0831A5" w14:textId="77777777" w:rsidR="009801D7" w:rsidRDefault="009801D7" w:rsidP="009801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May 2021</w:t>
      </w:r>
    </w:p>
    <w:p w14:paraId="70E2E1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76FF6" w14:textId="77777777" w:rsidR="009801D7" w:rsidRDefault="009801D7" w:rsidP="009139A6">
      <w:r>
        <w:separator/>
      </w:r>
    </w:p>
  </w:endnote>
  <w:endnote w:type="continuationSeparator" w:id="0">
    <w:p w14:paraId="5C5B4E68" w14:textId="77777777" w:rsidR="009801D7" w:rsidRDefault="009801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93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83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F7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88B7B" w14:textId="77777777" w:rsidR="009801D7" w:rsidRDefault="009801D7" w:rsidP="009139A6">
      <w:r>
        <w:separator/>
      </w:r>
    </w:p>
  </w:footnote>
  <w:footnote w:type="continuationSeparator" w:id="0">
    <w:p w14:paraId="291AC690" w14:textId="77777777" w:rsidR="009801D7" w:rsidRDefault="009801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01A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99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58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1D7"/>
    <w:rsid w:val="000666E0"/>
    <w:rsid w:val="002510B7"/>
    <w:rsid w:val="005C130B"/>
    <w:rsid w:val="00826F5C"/>
    <w:rsid w:val="009139A6"/>
    <w:rsid w:val="009448BB"/>
    <w:rsid w:val="009801D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8024E"/>
  <w15:chartTrackingRefBased/>
  <w15:docId w15:val="{29A13741-DA2A-45DC-873B-628CF81F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0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2021-07-08T18:58:00Z</dcterms:created>
  <dcterms:modified xsi:type="dcterms:W3CDTF">2021-07-08T19:00:00Z</dcterms:modified>
</cp:coreProperties>
</file>